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80AE2" w14:textId="77777777" w:rsidR="00CD038C" w:rsidRDefault="00CD038C" w:rsidP="00CD03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BRADFORDE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3D9665EE" w14:textId="77777777" w:rsidR="00CD038C" w:rsidRDefault="00CD038C" w:rsidP="00CD03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4DD12F88" w14:textId="77777777" w:rsidR="00CD038C" w:rsidRDefault="00CD038C" w:rsidP="00CD03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D19469A" w14:textId="77777777" w:rsidR="00CD038C" w:rsidRDefault="00CD038C" w:rsidP="00CD03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DB665BF" w14:textId="77777777" w:rsidR="00CD038C" w:rsidRDefault="00CD038C" w:rsidP="00CD03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96A4E7D" w14:textId="77777777" w:rsidR="00CD038C" w:rsidRDefault="00CD038C" w:rsidP="00CD03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E520639" w14:textId="77777777" w:rsidR="00CD038C" w:rsidRDefault="00CD038C" w:rsidP="00CD03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BC5995E" w14:textId="77777777" w:rsidR="00CD038C" w:rsidRDefault="00CD038C" w:rsidP="00CD03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6996AC3" w14:textId="77777777" w:rsidR="00CD038C" w:rsidRDefault="00CD038C" w:rsidP="00CD038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April 2022</w:t>
      </w:r>
    </w:p>
    <w:p w14:paraId="3CDA102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87368" w14:textId="77777777" w:rsidR="00CD038C" w:rsidRDefault="00CD038C" w:rsidP="009139A6">
      <w:r>
        <w:separator/>
      </w:r>
    </w:p>
  </w:endnote>
  <w:endnote w:type="continuationSeparator" w:id="0">
    <w:p w14:paraId="020CF5BB" w14:textId="77777777" w:rsidR="00CD038C" w:rsidRDefault="00CD03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181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14EF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0B8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AAE4B" w14:textId="77777777" w:rsidR="00CD038C" w:rsidRDefault="00CD038C" w:rsidP="009139A6">
      <w:r>
        <w:separator/>
      </w:r>
    </w:p>
  </w:footnote>
  <w:footnote w:type="continuationSeparator" w:id="0">
    <w:p w14:paraId="0FBC8FD4" w14:textId="77777777" w:rsidR="00CD038C" w:rsidRDefault="00CD03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0BA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7769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200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38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038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7D06B"/>
  <w15:chartTrackingRefBased/>
  <w15:docId w15:val="{128A258F-CA22-46AD-9DAF-01335436E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D03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2022-05-04T20:50:00Z</dcterms:created>
  <dcterms:modified xsi:type="dcterms:W3CDTF">2022-05-04T20:51:00Z</dcterms:modified>
</cp:coreProperties>
</file>